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9924" w14:textId="70E84EFA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FULBARROUNE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FOLBARON)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(d.1403)</w:t>
      </w:r>
    </w:p>
    <w:p w14:paraId="1B2AB62C" w14:textId="7E5F6121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2C1E19FD" w14:textId="19D7C113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516B84B" w14:textId="53A8C62C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CC77748" w14:textId="4E927CAE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4C5FCB8" w14:textId="2F88B7DB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(York Medieval Probate Index, 1267-1500)</w:t>
      </w:r>
    </w:p>
    <w:p w14:paraId="2B021970" w14:textId="2074DC03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E2913B1" w14:textId="48E53468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C186215" w14:textId="6E779379" w:rsidR="00475F62" w:rsidRDefault="00475F62" w:rsidP="00F23FA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C616C9C" w14:textId="68A31F95" w:rsidR="00475F62" w:rsidRPr="00475F62" w:rsidRDefault="00475F62" w:rsidP="00F23FA8">
      <w:pPr>
        <w:pStyle w:val="NoSpacing"/>
        <w:tabs>
          <w:tab w:val="left" w:pos="1440"/>
        </w:tabs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sectPr w:rsidR="00475F62" w:rsidRPr="00475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67200" w14:textId="77777777" w:rsidR="00D343B2" w:rsidRDefault="00D343B2" w:rsidP="009139A6">
      <w:r>
        <w:separator/>
      </w:r>
    </w:p>
  </w:endnote>
  <w:endnote w:type="continuationSeparator" w:id="0">
    <w:p w14:paraId="2EA24D54" w14:textId="77777777" w:rsidR="00D343B2" w:rsidRDefault="00D343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1B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99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F6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F669" w14:textId="77777777" w:rsidR="00D343B2" w:rsidRDefault="00D343B2" w:rsidP="009139A6">
      <w:r>
        <w:separator/>
      </w:r>
    </w:p>
  </w:footnote>
  <w:footnote w:type="continuationSeparator" w:id="0">
    <w:p w14:paraId="555EEDFE" w14:textId="77777777" w:rsidR="00D343B2" w:rsidRDefault="00D343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5B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9D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56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3B2"/>
    <w:rsid w:val="000666E0"/>
    <w:rsid w:val="00242DF5"/>
    <w:rsid w:val="002510B7"/>
    <w:rsid w:val="00475F62"/>
    <w:rsid w:val="005C130B"/>
    <w:rsid w:val="00826F5C"/>
    <w:rsid w:val="009139A6"/>
    <w:rsid w:val="009448BB"/>
    <w:rsid w:val="00A3176C"/>
    <w:rsid w:val="00AE65F8"/>
    <w:rsid w:val="00BA00AB"/>
    <w:rsid w:val="00CB4ED9"/>
    <w:rsid w:val="00D343B2"/>
    <w:rsid w:val="00EB3209"/>
    <w:rsid w:val="00F23FA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6F69"/>
  <w15:chartTrackingRefBased/>
  <w15:docId w15:val="{CE5234E6-A04E-4483-A26A-2422C8A7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2021-05-11T15:15:00Z</dcterms:created>
  <dcterms:modified xsi:type="dcterms:W3CDTF">2021-05-11T15:53:00Z</dcterms:modified>
</cp:coreProperties>
</file>